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7BB61C" w14:textId="77777777" w:rsidR="005F5BD2" w:rsidRDefault="005F5BD2" w:rsidP="005F5BD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Walter CHIRCHESSEY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fl.1424)</w:t>
      </w:r>
    </w:p>
    <w:p w14:paraId="51061B66" w14:textId="77777777" w:rsidR="005F5BD2" w:rsidRDefault="005F5BD2" w:rsidP="005F5BD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Draper.</w:t>
      </w:r>
    </w:p>
    <w:p w14:paraId="7255FFFA" w14:textId="77777777" w:rsidR="005F5BD2" w:rsidRDefault="005F5BD2" w:rsidP="005F5BD2">
      <w:pPr>
        <w:pStyle w:val="NoSpacing"/>
        <w:rPr>
          <w:rFonts w:cs="Times New Roman"/>
          <w:szCs w:val="24"/>
        </w:rPr>
      </w:pPr>
    </w:p>
    <w:p w14:paraId="684A178C" w14:textId="77777777" w:rsidR="005F5BD2" w:rsidRDefault="005F5BD2" w:rsidP="005F5BD2">
      <w:pPr>
        <w:pStyle w:val="NoSpacing"/>
        <w:rPr>
          <w:rFonts w:cs="Times New Roman"/>
          <w:szCs w:val="24"/>
        </w:rPr>
      </w:pPr>
    </w:p>
    <w:p w14:paraId="7D764E44" w14:textId="77777777" w:rsidR="005F5BD2" w:rsidRDefault="005F5BD2" w:rsidP="005F5BD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1424</w:t>
      </w:r>
      <w:r>
        <w:rPr>
          <w:rFonts w:cs="Times New Roman"/>
          <w:szCs w:val="24"/>
        </w:rPr>
        <w:tab/>
        <w:t>He took on an apprentice, Robert Marton(q.v.).</w:t>
      </w:r>
    </w:p>
    <w:p w14:paraId="3EA582EF" w14:textId="77777777" w:rsidR="005F5BD2" w:rsidRDefault="005F5BD2" w:rsidP="005F5BD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213EF8">
          <w:rPr>
            <w:rStyle w:val="Hyperlink"/>
            <w:rFonts w:cs="Times New Roman"/>
            <w:szCs w:val="24"/>
          </w:rPr>
          <w:t>www.londonroll.org</w:t>
        </w:r>
      </w:hyperlink>
      <w:r>
        <w:rPr>
          <w:rFonts w:cs="Times New Roman"/>
          <w:szCs w:val="24"/>
        </w:rPr>
        <w:t>)</w:t>
      </w:r>
    </w:p>
    <w:p w14:paraId="6E9CEAF4" w14:textId="77777777" w:rsidR="005F5BD2" w:rsidRDefault="005F5BD2" w:rsidP="005F5BD2">
      <w:pPr>
        <w:pStyle w:val="NoSpacing"/>
        <w:rPr>
          <w:rFonts w:cs="Times New Roman"/>
          <w:szCs w:val="24"/>
        </w:rPr>
      </w:pPr>
    </w:p>
    <w:p w14:paraId="14EE9492" w14:textId="77777777" w:rsidR="005F5BD2" w:rsidRDefault="005F5BD2" w:rsidP="005F5BD2">
      <w:pPr>
        <w:pStyle w:val="NoSpacing"/>
        <w:rPr>
          <w:rFonts w:cs="Times New Roman"/>
          <w:szCs w:val="24"/>
        </w:rPr>
      </w:pPr>
    </w:p>
    <w:p w14:paraId="1FC65751" w14:textId="77777777" w:rsidR="005F5BD2" w:rsidRDefault="005F5BD2" w:rsidP="005F5BD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 June 2024</w:t>
      </w:r>
    </w:p>
    <w:p w14:paraId="0C89676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7E4929" w14:textId="77777777" w:rsidR="005F5BD2" w:rsidRDefault="005F5BD2" w:rsidP="009139A6">
      <w:r>
        <w:separator/>
      </w:r>
    </w:p>
  </w:endnote>
  <w:endnote w:type="continuationSeparator" w:id="0">
    <w:p w14:paraId="1B45C6B0" w14:textId="77777777" w:rsidR="005F5BD2" w:rsidRDefault="005F5BD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48492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70977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40D3D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C29632" w14:textId="77777777" w:rsidR="005F5BD2" w:rsidRDefault="005F5BD2" w:rsidP="009139A6">
      <w:r>
        <w:separator/>
      </w:r>
    </w:p>
  </w:footnote>
  <w:footnote w:type="continuationSeparator" w:id="0">
    <w:p w14:paraId="3D373CD1" w14:textId="77777777" w:rsidR="005F5BD2" w:rsidRDefault="005F5BD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24C27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B72C0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47183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BD2"/>
    <w:rsid w:val="000666E0"/>
    <w:rsid w:val="002510B7"/>
    <w:rsid w:val="00270799"/>
    <w:rsid w:val="005C130B"/>
    <w:rsid w:val="005F5BD2"/>
    <w:rsid w:val="00826F5C"/>
    <w:rsid w:val="008E3353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4F0293"/>
  <w15:chartTrackingRefBased/>
  <w15:docId w15:val="{3DFC06CF-F2FB-49FE-9112-8060A1F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F5BD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ondonroll.org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2024-06-02T20:42:00Z</dcterms:created>
  <dcterms:modified xsi:type="dcterms:W3CDTF">2024-06-02T20:43:00Z</dcterms:modified>
</cp:coreProperties>
</file>